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32"/>
      <w:bookmarkStart w:id="1" w:name="_Toc213576967"/>
      <w:bookmarkStart w:id="2" w:name="_Toc219198087"/>
      <w:bookmarkStart w:id="3" w:name="_GoBack"/>
      <w:bookmarkEnd w:id="3"/>
      <w:r>
        <w:t>Parent Company Guarantee</w:t>
      </w:r>
      <w:bookmarkEnd w:id="0"/>
      <w:bookmarkEnd w:id="1"/>
      <w:bookmarkEnd w:id="2"/>
      <w:r w:rsidR="007660E9">
        <w:rPr>
          <w:rStyle w:val="FootnoteReference"/>
        </w:rPr>
        <w:footnoteReference w:id="1"/>
      </w:r>
    </w:p>
    <w:p w:rsidR="00D370D4" w:rsidRDefault="00D370D4">
      <w:pPr>
        <w:jc w:val="center"/>
      </w:pPr>
      <w:r>
        <w:t>(Clause 1.6)</w:t>
      </w:r>
    </w:p>
    <w:p w:rsidR="00D370D4" w:rsidRDefault="00D370D4">
      <w:r>
        <w:rPr>
          <w:b/>
        </w:rPr>
        <w:t>THIS GUARANTEE</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sidR="00A75110" w:rsidRPr="00A75110">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sidR="00A75110">
        <w:rPr>
          <w:rFonts w:ascii="Arial Unicode MS" w:hAnsi="Arial Unicode MS" w:cs="Arial Unicode MS"/>
          <w:i/>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1.</w:t>
            </w:r>
          </w:p>
        </w:tc>
        <w:tc>
          <w:tcPr>
            <w:tcW w:w="2964" w:type="dxa"/>
            <w:tcBorders>
              <w:right w:val="single" w:sz="12" w:space="0" w:color="99CCFF"/>
            </w:tcBorders>
          </w:tcPr>
          <w:p w:rsidR="00D370D4" w:rsidRDefault="00D370D4">
            <w:pPr>
              <w:jc w:val="right"/>
              <w:rPr>
                <w:i/>
              </w:rPr>
            </w:pPr>
            <w:r>
              <w:rPr>
                <w:i/>
              </w:rPr>
              <w:t xml:space="preserve">The </w:t>
            </w:r>
            <w:r w:rsidRPr="00773BB5">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trPr>
          <w:trHeight w:val="567"/>
        </w:trPr>
        <w:tc>
          <w:tcPr>
            <w:tcW w:w="508" w:type="dxa"/>
          </w:tcPr>
          <w:p w:rsidR="00D370D4" w:rsidRDefault="00D370D4">
            <w:r>
              <w:t>2.</w:t>
            </w:r>
          </w:p>
        </w:tc>
        <w:tc>
          <w:tcPr>
            <w:tcW w:w="2964" w:type="dxa"/>
            <w:tcBorders>
              <w:right w:val="single" w:sz="12" w:space="0" w:color="99CCFF"/>
            </w:tcBorders>
          </w:tcPr>
          <w:p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 xml:space="preserve">Registered office of Guarantor </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rsidR="00D370D4" w:rsidRDefault="00D370D4">
      <w:r>
        <w:t>and</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3.</w:t>
            </w:r>
          </w:p>
        </w:tc>
        <w:tc>
          <w:tcPr>
            <w:tcW w:w="2964" w:type="dxa"/>
            <w:tcBorders>
              <w:right w:val="single" w:sz="12" w:space="0" w:color="99CCFF"/>
            </w:tcBorders>
          </w:tcPr>
          <w:p w:rsidR="00D370D4" w:rsidRDefault="00D370D4">
            <w:pPr>
              <w:jc w:val="right"/>
              <w:rPr>
                <w:i/>
              </w:rPr>
            </w:pPr>
            <w:r>
              <w:rPr>
                <w:i/>
              </w:rPr>
              <w:t xml:space="preserve">The </w:t>
            </w:r>
            <w:r w:rsidRPr="00773BB5">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B85D98" w:rsidP="00B85D98">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rsidR="00D370D4" w:rsidRDefault="00D370D4"/>
    <w:p w:rsidR="00D370D4" w:rsidRDefault="00D370D4">
      <w:pPr>
        <w:pStyle w:val="Heading2"/>
      </w:pPr>
      <w:r>
        <w:t>BACKGROUND</w:t>
      </w:r>
    </w:p>
    <w:p w:rsidR="00D370D4" w:rsidRDefault="00D370D4">
      <w:pPr>
        <w:pStyle w:val="normalnumbered"/>
        <w:numPr>
          <w:ilvl w:val="0"/>
          <w:numId w:val="0"/>
        </w:numPr>
        <w:tabs>
          <w:tab w:val="left" w:pos="567"/>
        </w:tabs>
      </w:pPr>
      <w:r>
        <w:t>A.</w:t>
      </w:r>
      <w:r>
        <w:tab/>
        <w:t>The Employer and the Contractor have or will enter into a contract for</w:t>
      </w:r>
    </w:p>
    <w:tbl>
      <w:tblPr>
        <w:tblW w:w="0" w:type="auto"/>
        <w:tblLook w:val="01E0" w:firstRow="1" w:lastRow="1" w:firstColumn="1" w:lastColumn="1" w:noHBand="0" w:noVBand="0"/>
      </w:tblPr>
      <w:tblGrid>
        <w:gridCol w:w="708"/>
        <w:gridCol w:w="2764"/>
        <w:gridCol w:w="6635"/>
      </w:tblGrid>
      <w:tr w:rsidR="00D370D4">
        <w:trPr>
          <w:trHeight w:val="567"/>
        </w:trPr>
        <w:tc>
          <w:tcPr>
            <w:tcW w:w="708" w:type="dxa"/>
          </w:tcPr>
          <w:p w:rsidR="00D370D4" w:rsidRDefault="00D370D4">
            <w:pPr>
              <w:ind w:left="720"/>
            </w:pPr>
          </w:p>
        </w:tc>
        <w:tc>
          <w:tcPr>
            <w:tcW w:w="2764" w:type="dxa"/>
            <w:tcBorders>
              <w:right w:val="single" w:sz="12" w:space="0" w:color="99CCFF"/>
            </w:tcBorders>
          </w:tcPr>
          <w:p w:rsidR="00D370D4" w:rsidRDefault="00D370D4">
            <w:pPr>
              <w:jc w:val="right"/>
              <w:rPr>
                <w:i/>
              </w:rPr>
            </w:pPr>
            <w:r>
              <w:rPr>
                <w:i/>
              </w:rPr>
              <w:t>Description of Works</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2"/>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rsidR="00D370D4" w:rsidRDefault="00D370D4">
      <w:r>
        <w:tab/>
      </w:r>
      <w:r>
        <w:tab/>
      </w:r>
      <w:r>
        <w:tab/>
      </w:r>
      <w:r>
        <w:tab/>
      </w:r>
      <w:r>
        <w:tab/>
        <w:t xml:space="preserve">          (the </w:t>
      </w:r>
      <w:r>
        <w:rPr>
          <w:b/>
        </w:rPr>
        <w:t>Contract</w:t>
      </w:r>
      <w:r>
        <w:t>).</w:t>
      </w:r>
    </w:p>
    <w:p w:rsidR="00D370D4" w:rsidRDefault="00D370D4">
      <w:r>
        <w:t>B.</w:t>
      </w:r>
      <w:r>
        <w:tab/>
        <w:t xml:space="preserve">The Guarantor has agreed to guarantee the Contractor’s performance of the Contract. </w:t>
      </w:r>
    </w:p>
    <w:p w:rsidR="00D370D4" w:rsidRDefault="00D370D4">
      <w:r>
        <w:t>C.</w:t>
      </w:r>
      <w:r>
        <w:tab/>
        <w:t xml:space="preserve">Terms defined in the Contract have the same meaning in this Guarantee. </w:t>
      </w:r>
    </w:p>
    <w:p w:rsidR="00D370D4" w:rsidRDefault="00D370D4">
      <w:pPr>
        <w:pStyle w:val="Heading2"/>
      </w:pPr>
      <w:r>
        <w:t>IT IS AGREED AS FOLLOWS:</w:t>
      </w:r>
    </w:p>
    <w:p w:rsidR="00D370D4" w:rsidRDefault="00D370D4">
      <w:pPr>
        <w:pStyle w:val="Heading3"/>
        <w:numPr>
          <w:ilvl w:val="0"/>
          <w:numId w:val="36"/>
        </w:numPr>
      </w:pPr>
      <w:bookmarkStart w:id="4" w:name="_Toc93734278"/>
      <w:bookmarkStart w:id="5" w:name="_Toc95039865"/>
      <w:bookmarkStart w:id="6" w:name="_Toc95145618"/>
      <w:bookmarkStart w:id="7" w:name="_Toc95145829"/>
      <w:bookmarkStart w:id="8" w:name="_Toc95301807"/>
      <w:bookmarkStart w:id="9" w:name="_Toc95302718"/>
      <w:bookmarkStart w:id="10" w:name="_Toc95571259"/>
      <w:bookmarkStart w:id="11" w:name="_Toc95571467"/>
      <w:bookmarkStart w:id="12" w:name="_Toc95635937"/>
      <w:bookmarkStart w:id="13" w:name="_Toc95645825"/>
      <w:bookmarkStart w:id="14" w:name="_Toc95647116"/>
      <w:bookmarkStart w:id="15" w:name="_Toc95710451"/>
      <w:bookmarkStart w:id="16" w:name="_Toc95716132"/>
      <w:bookmarkStart w:id="17" w:name="_Toc96154799"/>
      <w:r>
        <w:t>Guarantee</w:t>
      </w:r>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p>
    <w:p w:rsidR="00D370D4" w:rsidRDefault="00D370D4">
      <w:pPr>
        <w:ind w:left="567"/>
      </w:pPr>
      <w:r>
        <w:t>The Guarantor irrevocably and unconditionally:</w:t>
      </w:r>
      <w:bookmarkStart w:id="18" w:name="_Toc93734279"/>
      <w:bookmarkStart w:id="19" w:name="_Toc95039866"/>
      <w:bookmarkStart w:id="20" w:name="_Toc95145619"/>
      <w:bookmarkStart w:id="21" w:name="_Toc95145830"/>
      <w:bookmarkStart w:id="22" w:name="_Toc95301808"/>
      <w:bookmarkStart w:id="23" w:name="_Toc95302719"/>
      <w:bookmarkStart w:id="24" w:name="_Toc95571260"/>
      <w:bookmarkStart w:id="25" w:name="_Toc95571468"/>
      <w:bookmarkStart w:id="26" w:name="_Toc95635938"/>
      <w:bookmarkStart w:id="27" w:name="_Toc95645826"/>
      <w:bookmarkStart w:id="28" w:name="_Toc95647117"/>
      <w:bookmarkStart w:id="29" w:name="_Toc95710452"/>
      <w:bookmarkStart w:id="30" w:name="_Toc95716133"/>
      <w:bookmarkStart w:id="31" w:name="_Toc96154800"/>
    </w:p>
    <w:p w:rsidR="00D370D4" w:rsidRDefault="00D370D4">
      <w:r>
        <w:t>1.1</w:t>
      </w:r>
      <w:r>
        <w:tab/>
        <w:t xml:space="preserve">guarantees to the Employer that the Contractor will punctually perform all its obligations under the </w:t>
      </w:r>
      <w:r>
        <w:br/>
      </w:r>
      <w:r>
        <w:tab/>
        <w:t>Contract and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D370D4" w:rsidRDefault="00D370D4">
      <w:pPr>
        <w:pStyle w:val="normalindented0"/>
      </w:pPr>
      <w:r>
        <w:t>1.2</w:t>
      </w:r>
      <w:r>
        <w:tab/>
        <w:t>undertakes to the Employer to fully perform the Contractor’s obligations under the Contract if the</w:t>
      </w:r>
      <w:r>
        <w:br/>
        <w:t>Contractor fails to perform them.</w:t>
      </w:r>
      <w:bookmarkStart w:id="32" w:name="_Toc93734280"/>
      <w:bookmarkStart w:id="33" w:name="_Toc95039867"/>
      <w:bookmarkStart w:id="34" w:name="_Toc95145620"/>
      <w:bookmarkStart w:id="35" w:name="_Toc95145831"/>
      <w:bookmarkStart w:id="36" w:name="_Toc95302720"/>
      <w:bookmarkStart w:id="37" w:name="_Toc95571261"/>
      <w:bookmarkStart w:id="38" w:name="_Toc95571469"/>
      <w:bookmarkStart w:id="39" w:name="_Toc95635939"/>
      <w:bookmarkStart w:id="40" w:name="_Toc95645827"/>
      <w:bookmarkStart w:id="41" w:name="_Toc95647118"/>
      <w:bookmarkStart w:id="42" w:name="_Toc95710453"/>
      <w:bookmarkStart w:id="43" w:name="_Toc95716134"/>
      <w:bookmarkStart w:id="44" w:name="_Toc96154801"/>
    </w:p>
    <w:p w:rsidR="00D370D4" w:rsidRDefault="00D370D4">
      <w:pPr>
        <w:pStyle w:val="Heading3"/>
      </w:pPr>
      <w:r>
        <w:t>2</w:t>
      </w:r>
      <w:r>
        <w:tab/>
      </w:r>
      <w:bookmarkEnd w:id="32"/>
      <w:bookmarkEnd w:id="33"/>
      <w:bookmarkEnd w:id="34"/>
      <w:bookmarkEnd w:id="35"/>
      <w:bookmarkEnd w:id="36"/>
      <w:bookmarkEnd w:id="37"/>
      <w:bookmarkEnd w:id="38"/>
      <w:bookmarkEnd w:id="39"/>
      <w:bookmarkEnd w:id="40"/>
      <w:bookmarkEnd w:id="41"/>
      <w:bookmarkEnd w:id="42"/>
      <w:bookmarkEnd w:id="43"/>
      <w:bookmarkEnd w:id="44"/>
      <w:r>
        <w:t>Indemnity</w:t>
      </w:r>
    </w:p>
    <w:p w:rsidR="00D370D4" w:rsidRDefault="00D370D4">
      <w:pPr>
        <w:pStyle w:val="normalindented0"/>
      </w:pPr>
      <w:r>
        <w:tab/>
        <w:t xml:space="preserve">If the Contractor’s obligations under the Contract or the Guarantor’s obligations under clause 1 above are or become void or unenforceable then, as between the Guarantor and the Employer (but without affecting the Contractor’s obligations), the Guarantor will </w:t>
      </w:r>
      <w:bookmarkStart w:id="45" w:name="_DV_C8"/>
      <w:r>
        <w:rPr>
          <w:rStyle w:val="DeltaViewInsertion"/>
          <w:color w:val="auto"/>
          <w:u w:val="none"/>
        </w:rPr>
        <w:t>as principal obligor indemnify the Employer against any resulting loss and</w:t>
      </w:r>
      <w:bookmarkEnd w:id="45"/>
      <w:r>
        <w:t xml:space="preserve"> be liable to the Employer for the same amount as the Guarantor would have been liable for if the obligations had not been void or unenforceable.</w:t>
      </w:r>
    </w:p>
    <w:p w:rsidR="00D370D4" w:rsidRDefault="00D370D4">
      <w:pPr>
        <w:pStyle w:val="Heading3"/>
      </w:pPr>
      <w:bookmarkStart w:id="46" w:name="_Toc93734281"/>
      <w:bookmarkStart w:id="47" w:name="_Toc95039868"/>
      <w:bookmarkStart w:id="48" w:name="_Toc95145621"/>
      <w:bookmarkStart w:id="49" w:name="_Toc95145832"/>
      <w:bookmarkStart w:id="50" w:name="_Toc95302721"/>
      <w:bookmarkStart w:id="51" w:name="_Toc95571262"/>
      <w:bookmarkStart w:id="52" w:name="_Toc95571470"/>
      <w:bookmarkStart w:id="53" w:name="_Toc95635940"/>
      <w:bookmarkStart w:id="54" w:name="_Toc95645828"/>
      <w:bookmarkStart w:id="55" w:name="_Toc95647119"/>
      <w:bookmarkStart w:id="56" w:name="_Toc95710454"/>
      <w:bookmarkStart w:id="57" w:name="_Toc95716135"/>
      <w:bookmarkStart w:id="58" w:name="_Toc96154802"/>
      <w:r>
        <w:t>3</w:t>
      </w:r>
      <w:r>
        <w:tab/>
        <w:t>Contractor’s failure to perform</w:t>
      </w:r>
      <w:bookmarkEnd w:id="46"/>
      <w:bookmarkEnd w:id="47"/>
      <w:bookmarkEnd w:id="48"/>
      <w:bookmarkEnd w:id="49"/>
      <w:bookmarkEnd w:id="50"/>
      <w:bookmarkEnd w:id="51"/>
      <w:bookmarkEnd w:id="52"/>
      <w:bookmarkEnd w:id="53"/>
      <w:bookmarkEnd w:id="54"/>
      <w:bookmarkEnd w:id="55"/>
      <w:bookmarkEnd w:id="56"/>
      <w:bookmarkEnd w:id="57"/>
      <w:bookmarkEnd w:id="58"/>
    </w:p>
    <w:p w:rsidR="00D370D4" w:rsidRDefault="00D370D4">
      <w:pPr>
        <w:pStyle w:val="normalindented0"/>
      </w:pPr>
      <w:r>
        <w:t>3.1</w:t>
      </w:r>
      <w:r>
        <w:tab/>
        <w:t>If the Contractor goes into liquidation, administration, examinership or receivership or becomes subject to any other form of insolvency proceedings, or if the Contractor’s obligation to complete the Works is lawfully terminated under sub-clause 12.1 of the Conditions of the Contract, any such event will be conclusive evidence, for the purposes of this Guarantee, that the Contractor has failed to perform the Contract.</w:t>
      </w:r>
    </w:p>
    <w:p w:rsidR="00D370D4" w:rsidRDefault="00D370D4">
      <w:pPr>
        <w:pStyle w:val="normalindented0"/>
      </w:pPr>
      <w:r>
        <w:t>3.2</w:t>
      </w:r>
      <w:r>
        <w:tab/>
        <w:t>The decision of a court or arbitrator or an agreement between the Contractor and the Employer will be binding on the Guarantor in relation to any failure by the Contractor to perform the Contract.</w:t>
      </w:r>
    </w:p>
    <w:p w:rsidR="00D370D4" w:rsidRDefault="00D370D4">
      <w:pPr>
        <w:pStyle w:val="Heading3"/>
      </w:pPr>
      <w:bookmarkStart w:id="59" w:name="_Toc93734282"/>
      <w:bookmarkStart w:id="60" w:name="_Toc95039869"/>
      <w:bookmarkStart w:id="61" w:name="_Toc95145622"/>
      <w:bookmarkStart w:id="62" w:name="_Toc95145833"/>
      <w:bookmarkStart w:id="63" w:name="_Toc95302722"/>
      <w:bookmarkStart w:id="64" w:name="_Toc95571263"/>
      <w:bookmarkStart w:id="65" w:name="_Toc95571471"/>
      <w:bookmarkStart w:id="66" w:name="_Toc95635941"/>
      <w:bookmarkStart w:id="67" w:name="_Toc95645829"/>
      <w:bookmarkStart w:id="68" w:name="_Toc95647120"/>
      <w:bookmarkStart w:id="69" w:name="_Toc95710455"/>
      <w:bookmarkStart w:id="70" w:name="_Toc95716136"/>
      <w:bookmarkStart w:id="71" w:name="_Toc96154803"/>
      <w:r>
        <w:lastRenderedPageBreak/>
        <w:t>4.</w:t>
      </w:r>
      <w:r>
        <w:tab/>
        <w:t>Guarantee is in addition to other security</w:t>
      </w:r>
      <w:bookmarkEnd w:id="59"/>
      <w:bookmarkEnd w:id="60"/>
      <w:bookmarkEnd w:id="61"/>
      <w:bookmarkEnd w:id="62"/>
      <w:bookmarkEnd w:id="63"/>
      <w:bookmarkEnd w:id="64"/>
      <w:bookmarkEnd w:id="65"/>
      <w:bookmarkEnd w:id="66"/>
      <w:bookmarkEnd w:id="67"/>
      <w:bookmarkEnd w:id="68"/>
      <w:bookmarkEnd w:id="69"/>
      <w:bookmarkEnd w:id="70"/>
      <w:bookmarkEnd w:id="71"/>
    </w:p>
    <w:p w:rsidR="00D370D4" w:rsidRDefault="00D370D4">
      <w:pPr>
        <w:pStyle w:val="normalindented0"/>
      </w:pPr>
      <w:bookmarkStart w:id="72" w:name="_Toc93734283"/>
      <w:bookmarkStart w:id="73" w:name="_Toc95039870"/>
      <w:bookmarkStart w:id="74" w:name="_Toc95145623"/>
      <w:bookmarkStart w:id="75" w:name="_Toc95145834"/>
      <w:bookmarkStart w:id="76" w:name="_Toc95302723"/>
      <w:bookmarkStart w:id="77" w:name="_Toc95571264"/>
      <w:bookmarkStart w:id="78" w:name="_Toc95571472"/>
      <w:bookmarkStart w:id="79" w:name="_Toc95635942"/>
      <w:bookmarkStart w:id="80" w:name="_Toc95645830"/>
      <w:bookmarkStart w:id="81" w:name="_Toc95647121"/>
      <w:bookmarkStart w:id="82" w:name="_Toc95710456"/>
      <w:bookmarkStart w:id="83" w:name="_Toc95716137"/>
      <w:bookmarkStart w:id="84" w:name="_Toc96154804"/>
      <w:bookmarkStart w:id="85" w:name="_Toc96227113"/>
      <w:bookmarkStart w:id="86" w:name="_Toc96836398"/>
      <w:bookmarkStart w:id="87" w:name="_Toc96842851"/>
      <w:bookmarkStart w:id="88" w:name="_Toc96845374"/>
      <w:bookmarkStart w:id="89" w:name="_Toc97003087"/>
      <w:bookmarkStart w:id="90" w:name="_Toc97010100"/>
      <w:bookmarkStart w:id="91" w:name="_Toc98580670"/>
      <w:r>
        <w:tab/>
        <w:t>The Guarantor’s obligations are in addition to and independent of any other security the Employer may at any time hold for the Contractor’s obligations under the Contract.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D370D4" w:rsidRDefault="00D370D4">
      <w:pPr>
        <w:pStyle w:val="Heading3"/>
      </w:pPr>
      <w:r>
        <w:t>5.</w:t>
      </w:r>
      <w:r>
        <w:tab/>
        <w:t>Continuing guarantee</w:t>
      </w:r>
    </w:p>
    <w:p w:rsidR="00D370D4" w:rsidRDefault="00D370D4">
      <w:pPr>
        <w:pStyle w:val="normalindented0"/>
      </w:pPr>
      <w:r>
        <w:tab/>
        <w:t>The Guarantor’s liability will continue until the Contractor has performed all its obligations in full, and will not be satisfied or diminished by any payment or recovery of an amount due from the Contractor to the Employer.</w:t>
      </w:r>
    </w:p>
    <w:p w:rsidR="00D370D4" w:rsidRDefault="00D370D4">
      <w:pPr>
        <w:pStyle w:val="Heading3"/>
      </w:pPr>
      <w:bookmarkStart w:id="92" w:name="_Toc93734284"/>
      <w:bookmarkStart w:id="93" w:name="_Toc95039871"/>
      <w:bookmarkStart w:id="94" w:name="_Toc95145624"/>
      <w:bookmarkStart w:id="95" w:name="_Toc95145835"/>
      <w:bookmarkStart w:id="96" w:name="_Toc95302724"/>
      <w:bookmarkStart w:id="97" w:name="_Toc95571265"/>
      <w:bookmarkStart w:id="98" w:name="_Toc95571473"/>
      <w:bookmarkStart w:id="99" w:name="_Toc95635943"/>
      <w:bookmarkStart w:id="100" w:name="_Toc95645831"/>
      <w:bookmarkStart w:id="101" w:name="_Toc95647122"/>
      <w:bookmarkStart w:id="102" w:name="_Toc95710457"/>
      <w:bookmarkStart w:id="103" w:name="_Toc95716138"/>
      <w:bookmarkStart w:id="104" w:name="_Toc96154805"/>
      <w:r>
        <w:t>6.</w:t>
      </w:r>
      <w:r>
        <w:tab/>
        <w:t>Guarantor’s liability not impaired</w:t>
      </w:r>
      <w:bookmarkEnd w:id="92"/>
      <w:bookmarkEnd w:id="93"/>
      <w:bookmarkEnd w:id="94"/>
      <w:bookmarkEnd w:id="95"/>
      <w:bookmarkEnd w:id="96"/>
      <w:bookmarkEnd w:id="97"/>
      <w:bookmarkEnd w:id="98"/>
      <w:bookmarkEnd w:id="99"/>
      <w:bookmarkEnd w:id="100"/>
      <w:bookmarkEnd w:id="101"/>
      <w:bookmarkEnd w:id="102"/>
      <w:bookmarkEnd w:id="103"/>
      <w:bookmarkEnd w:id="104"/>
    </w:p>
    <w:p w:rsidR="00D370D4" w:rsidRDefault="00D370D4">
      <w:pPr>
        <w:pStyle w:val="normalindented0"/>
      </w:pPr>
      <w:bookmarkStart w:id="105" w:name="_Toc93734285"/>
      <w:bookmarkStart w:id="106" w:name="_Toc95039872"/>
      <w:bookmarkStart w:id="107" w:name="_Toc95145625"/>
      <w:bookmarkStart w:id="108" w:name="_Toc95145836"/>
      <w:bookmarkStart w:id="109" w:name="_Toc95302725"/>
      <w:bookmarkStart w:id="110" w:name="_Toc95571266"/>
      <w:bookmarkStart w:id="111" w:name="_Toc95571474"/>
      <w:bookmarkStart w:id="112" w:name="_Toc95635944"/>
      <w:bookmarkStart w:id="113" w:name="_Toc95645832"/>
      <w:bookmarkStart w:id="114" w:name="_Toc95647123"/>
      <w:bookmarkStart w:id="115" w:name="_Toc95710458"/>
      <w:bookmarkStart w:id="116" w:name="_Toc95716139"/>
      <w:bookmarkStart w:id="117" w:name="_Toc96154806"/>
      <w:r>
        <w:tab/>
      </w:r>
      <w:bookmarkStart w:id="118" w:name="_DV_C10"/>
      <w:r>
        <w:rPr>
          <w:rStyle w:val="DeltaViewInsertion"/>
          <w:color w:val="auto"/>
          <w:u w:val="none"/>
        </w:rPr>
        <w:t xml:space="preserve">The Guarantor’s liability under this Guarantee is as principal obligor and not merely as surety. </w:t>
      </w:r>
      <w:bookmarkEnd w:id="118"/>
      <w:r>
        <w:t>Neither the Guarantor’s liability under this Guarantee nor the Employer’s rights under it will be affected by any of the following, whether or not known to any of the parties</w:t>
      </w:r>
      <w:bookmarkEnd w:id="105"/>
      <w:bookmarkEnd w:id="106"/>
      <w:bookmarkEnd w:id="107"/>
      <w:bookmarkEnd w:id="108"/>
      <w:bookmarkEnd w:id="109"/>
      <w:bookmarkEnd w:id="110"/>
      <w:bookmarkEnd w:id="111"/>
      <w:bookmarkEnd w:id="112"/>
      <w:r>
        <w:t>:</w:t>
      </w:r>
      <w:bookmarkEnd w:id="113"/>
      <w:bookmarkEnd w:id="114"/>
      <w:bookmarkEnd w:id="115"/>
      <w:bookmarkEnd w:id="116"/>
      <w:bookmarkEnd w:id="117"/>
    </w:p>
    <w:p w:rsidR="00D370D4" w:rsidRDefault="00D370D4">
      <w:pPr>
        <w:pStyle w:val="normalindented0"/>
        <w:numPr>
          <w:ilvl w:val="1"/>
          <w:numId w:val="37"/>
        </w:numPr>
        <w:tabs>
          <w:tab w:val="clear" w:pos="360"/>
        </w:tabs>
        <w:ind w:left="567" w:hanging="567"/>
      </w:pPr>
      <w:r>
        <w:t>the Contractor’s obligations under the Contract being or becoming illegal, invalid or unenforceable, if it would not be illegal for the Guarantor to fulfil the obligation</w:t>
      </w:r>
    </w:p>
    <w:p w:rsidR="00D370D4" w:rsidRDefault="00D370D4">
      <w:pPr>
        <w:pStyle w:val="normalindented0"/>
        <w:numPr>
          <w:ilvl w:val="1"/>
          <w:numId w:val="37"/>
        </w:numPr>
        <w:tabs>
          <w:tab w:val="clear" w:pos="360"/>
        </w:tabs>
        <w:ind w:left="567" w:hanging="567"/>
      </w:pPr>
      <w:r>
        <w:t>bankruptcy, insolvency, liquidation, examinership, dissolution, amalgamation, winding up, reorganisation or any similar proceeding concerning the Contractor</w:t>
      </w:r>
    </w:p>
    <w:p w:rsidR="00D370D4" w:rsidRDefault="00D370D4">
      <w:pPr>
        <w:pStyle w:val="normalindented0"/>
        <w:numPr>
          <w:ilvl w:val="1"/>
          <w:numId w:val="37"/>
        </w:numPr>
        <w:tabs>
          <w:tab w:val="clear" w:pos="360"/>
        </w:tabs>
        <w:ind w:left="567" w:hanging="567"/>
      </w:pPr>
      <w:r>
        <w:t>change in the status, function, control or ownership of the Contractor</w:t>
      </w:r>
    </w:p>
    <w:p w:rsidR="00D370D4" w:rsidRDefault="00D370D4">
      <w:pPr>
        <w:pStyle w:val="normalindented0"/>
        <w:numPr>
          <w:ilvl w:val="1"/>
          <w:numId w:val="37"/>
        </w:numPr>
        <w:tabs>
          <w:tab w:val="clear" w:pos="360"/>
        </w:tabs>
        <w:ind w:left="567" w:hanging="567"/>
      </w:pPr>
      <w:r>
        <w:t>death or incapacity of the Contractor</w:t>
      </w:r>
    </w:p>
    <w:p w:rsidR="00D370D4" w:rsidRDefault="00D370D4">
      <w:pPr>
        <w:pStyle w:val="normalindented0"/>
        <w:numPr>
          <w:ilvl w:val="1"/>
          <w:numId w:val="37"/>
        </w:numPr>
        <w:tabs>
          <w:tab w:val="clear" w:pos="360"/>
        </w:tabs>
        <w:ind w:left="567" w:hanging="567"/>
      </w:pPr>
      <w:r>
        <w:t>amendment to the Contract or change to the works to be done under it (whether or not the amendment or change increases the Guarantor’s liability)</w:t>
      </w:r>
    </w:p>
    <w:p w:rsidR="00D370D4" w:rsidRDefault="00D370D4">
      <w:pPr>
        <w:pStyle w:val="normalindented0"/>
        <w:numPr>
          <w:ilvl w:val="1"/>
          <w:numId w:val="37"/>
        </w:numPr>
        <w:tabs>
          <w:tab w:val="clear" w:pos="360"/>
        </w:tabs>
        <w:ind w:left="567" w:hanging="567"/>
      </w:pPr>
      <w:r>
        <w:t>time being given to the Contractor</w:t>
      </w:r>
    </w:p>
    <w:p w:rsidR="00D370D4" w:rsidRDefault="00D370D4">
      <w:pPr>
        <w:pStyle w:val="normalindented0"/>
        <w:numPr>
          <w:ilvl w:val="1"/>
          <w:numId w:val="37"/>
        </w:numPr>
        <w:tabs>
          <w:tab w:val="clear" w:pos="360"/>
        </w:tabs>
        <w:ind w:left="567" w:hanging="567"/>
      </w:pPr>
      <w:r>
        <w:t>a concession, arrangement, waiver or other indulgence being granted or made or agreed to be granted or made by the Employer</w:t>
      </w:r>
    </w:p>
    <w:p w:rsidR="00D370D4" w:rsidRDefault="00D370D4">
      <w:pPr>
        <w:pStyle w:val="normalindented0"/>
        <w:numPr>
          <w:ilvl w:val="1"/>
          <w:numId w:val="37"/>
        </w:numPr>
        <w:tabs>
          <w:tab w:val="clear" w:pos="360"/>
        </w:tabs>
        <w:ind w:left="567" w:hanging="567"/>
      </w:pPr>
      <w:r>
        <w:t>anything that the Employer or the Contractor do or fail to do, including without limitation:</w:t>
      </w:r>
      <w:r>
        <w:br/>
        <w:t>(1) asserting or pursuing (or failing or delaying to assert, perfect or enforce) rights or remedies or</w:t>
      </w:r>
      <w:r>
        <w:br/>
        <w:t xml:space="preserve">(2) giving security or releasing, modifying, or exchanging security or </w:t>
      </w:r>
      <w:r>
        <w:br/>
        <w:t>(3) having or incurring any liability</w:t>
      </w:r>
    </w:p>
    <w:p w:rsidR="00D370D4" w:rsidRDefault="00D370D4">
      <w:pPr>
        <w:pStyle w:val="normalindented0"/>
        <w:numPr>
          <w:ilvl w:val="1"/>
          <w:numId w:val="37"/>
        </w:numPr>
        <w:tabs>
          <w:tab w:val="clear" w:pos="360"/>
        </w:tabs>
        <w:ind w:left="567" w:hanging="567"/>
      </w:pPr>
      <w:r>
        <w:t>assignment of the benefit of the Contract</w:t>
      </w:r>
      <w:bookmarkStart w:id="119" w:name="_Toc93734286"/>
      <w:bookmarkStart w:id="120" w:name="_Toc95039873"/>
      <w:bookmarkStart w:id="121" w:name="_Toc95145626"/>
      <w:bookmarkStart w:id="122" w:name="_Toc95145837"/>
      <w:bookmarkStart w:id="123" w:name="_Toc95302726"/>
      <w:bookmarkStart w:id="124" w:name="_Toc95571267"/>
      <w:bookmarkStart w:id="125" w:name="_Toc95571475"/>
      <w:bookmarkStart w:id="126" w:name="_Toc95635945"/>
      <w:bookmarkStart w:id="127" w:name="_Toc95645833"/>
      <w:bookmarkStart w:id="128" w:name="_Toc95647124"/>
      <w:bookmarkStart w:id="129" w:name="_Toc95710459"/>
      <w:bookmarkStart w:id="130" w:name="_Toc95716140"/>
      <w:bookmarkStart w:id="131" w:name="_Toc96154807"/>
      <w:bookmarkStart w:id="132" w:name="_Toc96227114"/>
      <w:bookmarkStart w:id="133" w:name="_Toc96836399"/>
      <w:bookmarkStart w:id="134" w:name="_Toc96842852"/>
      <w:bookmarkStart w:id="135" w:name="_Toc96845375"/>
      <w:bookmarkStart w:id="136" w:name="_Toc97003088"/>
      <w:bookmarkStart w:id="137" w:name="_Toc97010101"/>
      <w:bookmarkStart w:id="138" w:name="_Toc98580671"/>
    </w:p>
    <w:p w:rsidR="00D370D4" w:rsidRDefault="00D370D4">
      <w:pPr>
        <w:pStyle w:val="normalindented0"/>
        <w:numPr>
          <w:ilvl w:val="1"/>
          <w:numId w:val="37"/>
        </w:numPr>
        <w:tabs>
          <w:tab w:val="clear" w:pos="360"/>
        </w:tabs>
        <w:ind w:left="567" w:hanging="567"/>
      </w:pPr>
      <w:r>
        <w:t>whole or partial discharge (whether of the Contractor’s obligations or security for them or otherwise) or arrangement made on the faith of payment, security or other disposition that is avoided or must be repaid on bankruptcy, liquidation or otherwise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D370D4" w:rsidRDefault="00D370D4">
      <w:pPr>
        <w:pStyle w:val="normalindented0"/>
        <w:numPr>
          <w:ilvl w:val="1"/>
          <w:numId w:val="37"/>
        </w:numPr>
        <w:tabs>
          <w:tab w:val="clear" w:pos="360"/>
        </w:tabs>
        <w:ind w:left="567" w:hanging="567"/>
      </w:pPr>
      <w:r>
        <w:t>rights against third parties that the Employer may have relating to performance of the Contractor’s obligations</w:t>
      </w:r>
    </w:p>
    <w:p w:rsidR="00D370D4" w:rsidRDefault="00D370D4">
      <w:pPr>
        <w:pStyle w:val="normalindented0"/>
        <w:numPr>
          <w:ilvl w:val="1"/>
          <w:numId w:val="37"/>
        </w:numPr>
        <w:tabs>
          <w:tab w:val="clear" w:pos="360"/>
        </w:tabs>
        <w:ind w:left="567" w:hanging="567"/>
      </w:pPr>
      <w:r>
        <w:t>a reduction in, or other arrangement relating to, the Contractor’s liability to the Employer as a result of an arrangement or composition under the Companies (Amendment) Act, 1990 or any similar provision</w:t>
      </w:r>
    </w:p>
    <w:p w:rsidR="00D370D4" w:rsidRDefault="00D370D4">
      <w:pPr>
        <w:pStyle w:val="normalindented0"/>
        <w:numPr>
          <w:ilvl w:val="1"/>
          <w:numId w:val="37"/>
        </w:numPr>
        <w:tabs>
          <w:tab w:val="clear" w:pos="360"/>
        </w:tabs>
        <w:ind w:left="567" w:hanging="567"/>
      </w:pPr>
      <w:r>
        <w:t>any other act, event, fact, circumstance, rule of law, or omission.</w:t>
      </w:r>
    </w:p>
    <w:p w:rsidR="00D370D4" w:rsidRDefault="00D370D4">
      <w:pPr>
        <w:pStyle w:val="Heading3"/>
      </w:pPr>
      <w:bookmarkStart w:id="139" w:name="_Toc93734288"/>
      <w:bookmarkStart w:id="140" w:name="_Toc95039875"/>
      <w:bookmarkStart w:id="141" w:name="_Toc95145628"/>
      <w:bookmarkStart w:id="142" w:name="_Toc95145839"/>
      <w:bookmarkStart w:id="143" w:name="_Toc95302728"/>
      <w:bookmarkStart w:id="144" w:name="_Toc95571269"/>
      <w:bookmarkStart w:id="145" w:name="_Toc95571477"/>
      <w:bookmarkStart w:id="146" w:name="_Toc95635947"/>
      <w:bookmarkStart w:id="147" w:name="_Toc95645835"/>
      <w:bookmarkStart w:id="148" w:name="_Toc95647126"/>
      <w:bookmarkStart w:id="149" w:name="_Toc95710461"/>
      <w:bookmarkStart w:id="150" w:name="_Toc95716142"/>
      <w:bookmarkStart w:id="151" w:name="_Toc96154809"/>
      <w:r>
        <w:t>7.</w:t>
      </w:r>
      <w:r>
        <w:tab/>
        <w:t>Guarantor not to claim against or in competition with the Employer</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D370D4" w:rsidRDefault="00D370D4">
      <w:pPr>
        <w:pStyle w:val="normalindented0"/>
      </w:pPr>
      <w:bookmarkStart w:id="152" w:name="_Toc93734289"/>
      <w:bookmarkStart w:id="153" w:name="_Toc95039876"/>
      <w:bookmarkStart w:id="154" w:name="_Toc95145629"/>
      <w:bookmarkStart w:id="155" w:name="_Toc95145840"/>
      <w:bookmarkStart w:id="156" w:name="_Toc95302729"/>
      <w:bookmarkStart w:id="157" w:name="_Toc95571270"/>
      <w:bookmarkStart w:id="158" w:name="_Toc95571478"/>
      <w:bookmarkStart w:id="159" w:name="_Toc95635948"/>
      <w:bookmarkStart w:id="160" w:name="_Toc95645836"/>
      <w:bookmarkStart w:id="161" w:name="_Toc95647127"/>
      <w:bookmarkStart w:id="162" w:name="_Toc95710462"/>
      <w:bookmarkStart w:id="163" w:name="_Toc95716143"/>
      <w:bookmarkStart w:id="164" w:name="_Toc96154810"/>
      <w:r>
        <w:tab/>
        <w:t>For as long as the Contractor has actual or contingent obligations or liability under the Contract</w:t>
      </w:r>
      <w:bookmarkEnd w:id="152"/>
      <w:bookmarkEnd w:id="153"/>
      <w:bookmarkEnd w:id="154"/>
      <w:bookmarkEnd w:id="155"/>
      <w:bookmarkEnd w:id="156"/>
      <w:bookmarkEnd w:id="157"/>
      <w:bookmarkEnd w:id="158"/>
      <w:bookmarkEnd w:id="159"/>
      <w:r>
        <w:t>, the Guarantor shall not:</w:t>
      </w:r>
      <w:bookmarkEnd w:id="160"/>
      <w:bookmarkEnd w:id="161"/>
      <w:bookmarkEnd w:id="162"/>
      <w:bookmarkEnd w:id="163"/>
      <w:bookmarkEnd w:id="164"/>
    </w:p>
    <w:p w:rsidR="00D370D4" w:rsidRDefault="00D370D4">
      <w:pPr>
        <w:pStyle w:val="normalindented0"/>
        <w:numPr>
          <w:ilvl w:val="1"/>
          <w:numId w:val="38"/>
        </w:numPr>
        <w:tabs>
          <w:tab w:val="clear" w:pos="360"/>
        </w:tabs>
        <w:ind w:left="567" w:hanging="567"/>
      </w:pPr>
      <w:r>
        <w:t>be entitled to share in the Employer’s rights under the Contract or any other rights or security of the Employer or</w:t>
      </w:r>
    </w:p>
    <w:p w:rsidR="00D370D4" w:rsidRDefault="00D370D4">
      <w:pPr>
        <w:pStyle w:val="normalindented0"/>
        <w:numPr>
          <w:ilvl w:val="1"/>
          <w:numId w:val="38"/>
        </w:numPr>
        <w:tabs>
          <w:tab w:val="clear" w:pos="360"/>
        </w:tabs>
        <w:ind w:left="567" w:hanging="567"/>
      </w:pPr>
      <w:r>
        <w:t>in competition with the Employer, seek to enforce any rights concerning the Guarantor performing or having obligations under this Guarantee</w:t>
      </w:r>
    </w:p>
    <w:p w:rsidR="00D370D4" w:rsidRDefault="00D370D4">
      <w:pPr>
        <w:pStyle w:val="normalindented0"/>
        <w:ind w:firstLine="0"/>
      </w:pPr>
      <w:r>
        <w:t>and if the Guarantor receives money from the Contractor in relation to a payment of the Guarantor under this Guarantee, the Guarantor will hold the money in trust for the Employer as long as the Guarantor has any liability (contingent or otherwise) under this Guarantee.</w:t>
      </w:r>
    </w:p>
    <w:p w:rsidR="00D370D4" w:rsidRDefault="00D370D4">
      <w:pPr>
        <w:pStyle w:val="Heading3"/>
      </w:pPr>
      <w:bookmarkStart w:id="165" w:name="_Toc93734290"/>
      <w:bookmarkStart w:id="166" w:name="_Toc95039877"/>
      <w:bookmarkStart w:id="167" w:name="_Toc95145630"/>
      <w:bookmarkStart w:id="168" w:name="_Toc95145841"/>
      <w:bookmarkStart w:id="169" w:name="_Toc95302730"/>
      <w:bookmarkStart w:id="170" w:name="_Toc95571271"/>
      <w:bookmarkStart w:id="171" w:name="_Toc95571479"/>
      <w:bookmarkStart w:id="172" w:name="_Toc95635949"/>
      <w:bookmarkStart w:id="173" w:name="_Toc95645837"/>
      <w:bookmarkStart w:id="174" w:name="_Toc95647128"/>
      <w:bookmarkStart w:id="175" w:name="_Toc95710463"/>
      <w:bookmarkStart w:id="176" w:name="_Toc95716144"/>
      <w:bookmarkStart w:id="177" w:name="_Toc96154811"/>
      <w:r>
        <w:t>8.</w:t>
      </w:r>
      <w:r>
        <w:tab/>
        <w:t>No preconditions upon Employer</w:t>
      </w:r>
      <w:bookmarkEnd w:id="165"/>
      <w:bookmarkEnd w:id="166"/>
      <w:bookmarkEnd w:id="167"/>
      <w:bookmarkEnd w:id="168"/>
      <w:bookmarkEnd w:id="169"/>
      <w:bookmarkEnd w:id="170"/>
      <w:bookmarkEnd w:id="171"/>
      <w:bookmarkEnd w:id="172"/>
      <w:bookmarkEnd w:id="173"/>
      <w:bookmarkEnd w:id="174"/>
      <w:bookmarkEnd w:id="175"/>
      <w:bookmarkEnd w:id="176"/>
      <w:bookmarkEnd w:id="177"/>
    </w:p>
    <w:p w:rsidR="00D370D4" w:rsidRDefault="00D370D4">
      <w:pPr>
        <w:pStyle w:val="normalindented0"/>
      </w:pPr>
      <w:r>
        <w:tab/>
        <w:t>The Employer may enforce this Guarantee without exercising rights against the Contractor or anyone else.</w:t>
      </w:r>
    </w:p>
    <w:p w:rsidR="00D370D4" w:rsidRDefault="00D370D4">
      <w:pPr>
        <w:pStyle w:val="Heading3"/>
      </w:pPr>
      <w:bookmarkStart w:id="178" w:name="_Toc93734292"/>
      <w:bookmarkStart w:id="179" w:name="_Toc95039879"/>
      <w:bookmarkStart w:id="180" w:name="_Toc95145632"/>
      <w:bookmarkStart w:id="181" w:name="_Toc95145843"/>
      <w:bookmarkStart w:id="182" w:name="_Toc95301821"/>
      <w:bookmarkStart w:id="183" w:name="_Toc95302732"/>
      <w:bookmarkStart w:id="184" w:name="_Toc95571273"/>
      <w:bookmarkStart w:id="185" w:name="_Toc95571481"/>
      <w:bookmarkStart w:id="186" w:name="_Toc95635951"/>
      <w:bookmarkStart w:id="187" w:name="_Toc95645839"/>
      <w:bookmarkStart w:id="188" w:name="_Toc95647130"/>
      <w:bookmarkStart w:id="189" w:name="_Toc95710465"/>
      <w:bookmarkStart w:id="190" w:name="_Toc95716146"/>
      <w:bookmarkStart w:id="191" w:name="_Toc96154813"/>
      <w:r>
        <w:t>9.</w:t>
      </w:r>
      <w:r>
        <w:tab/>
        <w:t>Assignment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70D4" w:rsidRDefault="00D370D4">
      <w:pPr>
        <w:pStyle w:val="normalindented0"/>
      </w:pPr>
      <w:bookmarkStart w:id="192" w:name="_Toc93734293"/>
      <w:bookmarkStart w:id="193" w:name="_Toc95039880"/>
      <w:bookmarkStart w:id="194" w:name="_Toc95145633"/>
      <w:bookmarkStart w:id="195" w:name="_Toc95145844"/>
      <w:bookmarkStart w:id="196" w:name="_Toc95301822"/>
      <w:bookmarkStart w:id="197" w:name="_Toc95302733"/>
      <w:bookmarkStart w:id="198" w:name="_Toc95571274"/>
      <w:bookmarkStart w:id="199" w:name="_Toc95571482"/>
      <w:bookmarkStart w:id="200" w:name="_Toc95635952"/>
      <w:bookmarkStart w:id="201" w:name="_Toc95645840"/>
      <w:bookmarkStart w:id="202" w:name="_Toc95647131"/>
      <w:bookmarkStart w:id="203" w:name="_Toc95710466"/>
      <w:bookmarkStart w:id="204" w:name="_Toc95716147"/>
      <w:bookmarkStart w:id="205" w:name="_Toc96154814"/>
      <w:bookmarkStart w:id="206" w:name="_Toc96227116"/>
      <w:bookmarkStart w:id="207" w:name="_Toc96836401"/>
      <w:bookmarkStart w:id="208" w:name="_Toc96842854"/>
      <w:bookmarkStart w:id="209" w:name="_Toc96845377"/>
      <w:bookmarkStart w:id="210" w:name="_Toc97003090"/>
      <w:bookmarkStart w:id="211" w:name="_Toc97010103"/>
      <w:bookmarkStart w:id="212" w:name="_Toc98580673"/>
      <w:r>
        <w:tab/>
        <w:t>The Employer may assign the benefit of this Guarantee without the Guarantor’s or Contractor’s consent. The Employer shall give notice to the Guarantor within 28 days after any assignment.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D370D4" w:rsidRDefault="00D370D4">
      <w:pPr>
        <w:pStyle w:val="Heading3"/>
      </w:pPr>
      <w:bookmarkStart w:id="213" w:name="_Toc93734295"/>
      <w:bookmarkStart w:id="214" w:name="_Toc95039882"/>
      <w:bookmarkStart w:id="215" w:name="_Toc95145635"/>
      <w:bookmarkStart w:id="216" w:name="_Toc95145846"/>
      <w:bookmarkStart w:id="217" w:name="_Toc95301824"/>
      <w:bookmarkStart w:id="218" w:name="_Toc95302735"/>
      <w:bookmarkStart w:id="219" w:name="_Toc95571276"/>
      <w:bookmarkStart w:id="220" w:name="_Toc95571484"/>
      <w:bookmarkStart w:id="221" w:name="_Toc95635954"/>
      <w:bookmarkStart w:id="222" w:name="_Toc95645842"/>
      <w:bookmarkStart w:id="223" w:name="_Toc95647133"/>
      <w:bookmarkStart w:id="224" w:name="_Toc95710468"/>
      <w:bookmarkStart w:id="225" w:name="_Toc95716149"/>
      <w:bookmarkStart w:id="226" w:name="_Toc96154816"/>
      <w:r>
        <w:lastRenderedPageBreak/>
        <w:t>10.</w:t>
      </w:r>
      <w:r>
        <w:tab/>
        <w:t>Partial invalidity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D370D4" w:rsidRDefault="00D370D4">
      <w:pPr>
        <w:pStyle w:val="normalindented0"/>
      </w:pPr>
      <w:bookmarkStart w:id="227" w:name="_Toc93734296"/>
      <w:bookmarkStart w:id="228" w:name="_Toc95039883"/>
      <w:bookmarkStart w:id="229" w:name="_Toc95145636"/>
      <w:bookmarkStart w:id="230" w:name="_Toc95145847"/>
      <w:bookmarkStart w:id="231" w:name="_Toc95301825"/>
      <w:bookmarkStart w:id="232" w:name="_Toc95302736"/>
      <w:bookmarkStart w:id="233" w:name="_Toc95571277"/>
      <w:bookmarkStart w:id="234" w:name="_Toc95571485"/>
      <w:bookmarkStart w:id="235" w:name="_Toc95635955"/>
      <w:bookmarkStart w:id="236" w:name="_Toc95645843"/>
      <w:bookmarkStart w:id="237" w:name="_Toc95647134"/>
      <w:bookmarkStart w:id="238" w:name="_Toc95710469"/>
      <w:bookmarkStart w:id="239" w:name="_Toc95716150"/>
      <w:bookmarkStart w:id="240" w:name="_Toc96154817"/>
      <w:r>
        <w:tab/>
        <w:t>If at any time any part of this Guarantee is or becomes illegal, invalid or unenforceable, the rest of this Guarantee will remain legal, valid and enforceable.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D370D4" w:rsidRDefault="00D370D4">
      <w:pPr>
        <w:pStyle w:val="Heading3"/>
      </w:pPr>
      <w:bookmarkStart w:id="241" w:name="_Toc93734297"/>
      <w:bookmarkStart w:id="242" w:name="_Toc95039884"/>
      <w:bookmarkStart w:id="243" w:name="_Toc95145637"/>
      <w:bookmarkStart w:id="244" w:name="_Toc95145848"/>
      <w:bookmarkStart w:id="245" w:name="_Toc95301826"/>
      <w:bookmarkStart w:id="246" w:name="_Toc95302737"/>
      <w:bookmarkStart w:id="247" w:name="_Toc95571278"/>
      <w:bookmarkStart w:id="248" w:name="_Toc95571486"/>
      <w:bookmarkStart w:id="249" w:name="_Toc95635956"/>
      <w:bookmarkStart w:id="250" w:name="_Toc95645844"/>
      <w:bookmarkStart w:id="251" w:name="_Toc95647135"/>
      <w:bookmarkStart w:id="252" w:name="_Toc95710470"/>
      <w:bookmarkStart w:id="253" w:name="_Toc95716151"/>
      <w:bookmarkStart w:id="254" w:name="_Toc96154818"/>
      <w:r>
        <w:t>11.</w:t>
      </w:r>
      <w:r>
        <w:tab/>
        <w:t>Law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t xml:space="preserve"> and Jurisdiction</w:t>
      </w:r>
    </w:p>
    <w:p w:rsidR="00D370D4" w:rsidRDefault="00D370D4">
      <w:pPr>
        <w:pStyle w:val="normalindented0"/>
      </w:pPr>
      <w:r>
        <w:tab/>
        <w:t>This Guarantee is governed by and construed according to Irish law and the parties submit to the jurisdiction of the Irish courts to determine all matters concerning it.</w:t>
      </w:r>
    </w:p>
    <w:p w:rsidR="00D370D4" w:rsidRDefault="00D370D4">
      <w:pPr>
        <w:pStyle w:val="Heading3"/>
      </w:pPr>
      <w:bookmarkStart w:id="255" w:name="_Toc93734300"/>
      <w:bookmarkStart w:id="256" w:name="_Toc95039887"/>
      <w:bookmarkStart w:id="257" w:name="_Toc95145640"/>
      <w:bookmarkStart w:id="258" w:name="_Toc95145851"/>
      <w:bookmarkStart w:id="259" w:name="_Toc95301829"/>
      <w:bookmarkStart w:id="260" w:name="_Toc95302740"/>
      <w:bookmarkStart w:id="261" w:name="_Toc95571281"/>
      <w:bookmarkStart w:id="262" w:name="_Toc95571489"/>
      <w:bookmarkStart w:id="263" w:name="_Toc95635959"/>
      <w:bookmarkStart w:id="264" w:name="_Toc95645847"/>
      <w:bookmarkStart w:id="265" w:name="_Toc95647138"/>
      <w:bookmarkStart w:id="266" w:name="_Toc95710473"/>
      <w:bookmarkStart w:id="267" w:name="_Toc95716154"/>
      <w:bookmarkStart w:id="268" w:name="_Toc96154821"/>
      <w:r>
        <w:t>12.</w:t>
      </w:r>
      <w:r>
        <w:tab/>
        <w:t>Notices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D370D4" w:rsidRDefault="00D370D4">
      <w:pPr>
        <w:pStyle w:val="normalindented0"/>
      </w:pPr>
      <w:bookmarkStart w:id="269" w:name="_Toc93734302"/>
      <w:bookmarkStart w:id="270" w:name="_Toc95039888"/>
      <w:bookmarkStart w:id="271" w:name="_Toc95145641"/>
      <w:bookmarkStart w:id="272" w:name="_Toc95145852"/>
      <w:bookmarkStart w:id="273" w:name="_Toc95301830"/>
      <w:bookmarkStart w:id="274" w:name="_Toc95302741"/>
      <w:bookmarkStart w:id="275" w:name="_Toc95571282"/>
      <w:bookmarkStart w:id="276" w:name="_Toc95571490"/>
      <w:bookmarkStart w:id="277" w:name="_Toc95635960"/>
      <w:bookmarkStart w:id="278" w:name="_Toc95645848"/>
      <w:bookmarkStart w:id="279" w:name="_Toc95647139"/>
      <w:bookmarkStart w:id="280" w:name="_Toc95710474"/>
      <w:bookmarkStart w:id="281" w:name="_Toc95716155"/>
      <w:bookmarkStart w:id="282" w:name="_Toc96154822"/>
      <w:bookmarkStart w:id="283" w:name="_Toc96227119"/>
      <w:bookmarkStart w:id="284" w:name="_Toc96836404"/>
      <w:bookmarkStart w:id="285" w:name="_Toc96842857"/>
      <w:bookmarkStart w:id="286" w:name="_Toc96845380"/>
      <w:bookmarkStart w:id="287" w:name="_Toc97003093"/>
      <w:bookmarkStart w:id="288" w:name="_Toc97010106"/>
      <w:bookmarkStart w:id="289" w:name="_Toc98580676"/>
      <w:r>
        <w:tab/>
        <w:t>Any communication given in connection with this Guarantee must be in writing and delivered to, or sent by pre-paid registered post to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 xml:space="preserve"> the relevant party’s address at the top of this Guarantee, or the Guarantor’s agent’s address in clause 13 below, or another address notified in writing by the relevant party. Pre-paid registered post is taken to have been received 2 days after it was sent.</w:t>
      </w:r>
    </w:p>
    <w:p w:rsidR="00D370D4" w:rsidRDefault="00D370D4">
      <w:pPr>
        <w:pStyle w:val="Heading3"/>
      </w:pPr>
      <w:r>
        <w:t>13.</w:t>
      </w:r>
      <w:r>
        <w:tab/>
        <w:t>Agent for Service</w:t>
      </w:r>
      <w:r>
        <w:rPr>
          <w:rStyle w:val="FootnoteReference"/>
        </w:rPr>
        <w:footnoteReference w:id="2"/>
      </w:r>
    </w:p>
    <w:p w:rsidR="00D370D4" w:rsidRDefault="00D370D4">
      <w:pPr>
        <w:pStyle w:val="normalindented0"/>
      </w:pPr>
      <w:r>
        <w:tab/>
        <w:t>The Guarantor appoints</w:t>
      </w:r>
    </w:p>
    <w:tbl>
      <w:tblPr>
        <w:tblW w:w="0" w:type="auto"/>
        <w:tblLook w:val="01E0" w:firstRow="1" w:lastRow="1" w:firstColumn="1" w:lastColumn="1" w:noHBand="0" w:noVBand="0"/>
      </w:tblPr>
      <w:tblGrid>
        <w:gridCol w:w="508"/>
        <w:gridCol w:w="2840"/>
        <w:gridCol w:w="6759"/>
      </w:tblGrid>
      <w:tr w:rsidR="00D370D4">
        <w:trPr>
          <w:trHeight w:val="567"/>
        </w:trPr>
        <w:tc>
          <w:tcPr>
            <w:tcW w:w="508" w:type="dxa"/>
          </w:tcPr>
          <w:p w:rsidR="00D370D4" w:rsidRDefault="00D370D4"/>
        </w:tc>
        <w:tc>
          <w:tcPr>
            <w:tcW w:w="2840" w:type="dxa"/>
            <w:tcBorders>
              <w:right w:val="single" w:sz="12" w:space="0" w:color="99CCFF"/>
            </w:tcBorders>
          </w:tcPr>
          <w:p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trPr>
          <w:trHeight w:val="567"/>
        </w:trPr>
        <w:tc>
          <w:tcPr>
            <w:tcW w:w="508" w:type="dxa"/>
          </w:tcPr>
          <w:p w:rsidR="00D370D4" w:rsidRDefault="00D370D4">
            <w:pPr>
              <w:ind w:left="720"/>
            </w:pPr>
          </w:p>
        </w:tc>
        <w:tc>
          <w:tcPr>
            <w:tcW w:w="2840" w:type="dxa"/>
            <w:tcBorders>
              <w:right w:val="single" w:sz="12" w:space="0" w:color="99CCFF"/>
            </w:tcBorders>
          </w:tcPr>
          <w:p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rsidR="00D370D4" w:rsidRDefault="00D370D4">
      <w:pPr>
        <w:pStyle w:val="normalindented0"/>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rsidR="00D370D4" w:rsidRDefault="00D370D4">
      <w:pPr>
        <w:pStyle w:val="Heading3"/>
      </w:pPr>
      <w:bookmarkStart w:id="290" w:name="_Toc93734303"/>
      <w:bookmarkStart w:id="291" w:name="_Toc95039889"/>
      <w:bookmarkStart w:id="292" w:name="_Toc95145642"/>
      <w:bookmarkStart w:id="293" w:name="_Toc95145853"/>
      <w:bookmarkStart w:id="294" w:name="_Toc95301831"/>
      <w:bookmarkStart w:id="295" w:name="_Toc95302742"/>
      <w:bookmarkStart w:id="296" w:name="_Toc95571283"/>
      <w:bookmarkStart w:id="297" w:name="_Toc95571491"/>
      <w:bookmarkStart w:id="298" w:name="_Toc95635961"/>
      <w:bookmarkStart w:id="299" w:name="_Toc95645849"/>
      <w:bookmarkStart w:id="300" w:name="_Toc95647140"/>
      <w:bookmarkStart w:id="301" w:name="_Toc95710475"/>
      <w:bookmarkStart w:id="302" w:name="_Toc95716156"/>
      <w:bookmarkStart w:id="303" w:name="_Toc96154823"/>
      <w:r>
        <w:t>14.</w:t>
      </w:r>
      <w:r>
        <w:tab/>
        <w:t>Representations and Warranties</w:t>
      </w:r>
      <w:bookmarkStart w:id="304" w:name="_Toc93734304"/>
      <w:bookmarkStart w:id="305" w:name="_Toc95039890"/>
      <w:bookmarkStart w:id="306" w:name="_Toc95145643"/>
      <w:bookmarkStart w:id="307" w:name="_Toc95145854"/>
      <w:bookmarkStart w:id="308" w:name="_Toc95301832"/>
      <w:bookmarkStart w:id="309" w:name="_Toc95302743"/>
      <w:bookmarkStart w:id="310" w:name="_Toc95571284"/>
      <w:bookmarkStart w:id="311" w:name="_Toc95571492"/>
      <w:bookmarkStart w:id="312" w:name="_Toc95635962"/>
      <w:bookmarkStart w:id="313" w:name="_Toc95645850"/>
      <w:bookmarkStart w:id="314" w:name="_Toc95647141"/>
      <w:bookmarkStart w:id="315" w:name="_Toc95710476"/>
      <w:bookmarkStart w:id="316" w:name="_Toc95716157"/>
      <w:bookmarkStart w:id="317" w:name="_Toc96154824"/>
      <w:bookmarkStart w:id="318" w:name="_Toc96227120"/>
      <w:bookmarkStart w:id="319" w:name="_Toc96836405"/>
      <w:bookmarkStart w:id="320" w:name="_Toc96842858"/>
      <w:bookmarkStart w:id="321" w:name="_Toc96845381"/>
      <w:bookmarkStart w:id="322" w:name="_Toc97003094"/>
      <w:bookmarkStart w:id="323" w:name="_Toc97010107"/>
      <w:bookmarkStart w:id="324" w:name="_Toc98580677"/>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D370D4" w:rsidRDefault="00D370D4">
      <w:pPr>
        <w:pStyle w:val="normalindented0"/>
      </w:pPr>
      <w:r>
        <w:tab/>
        <w:t>The Guarantor represents and warrants to the Employer that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w:t>
      </w:r>
    </w:p>
    <w:p w:rsidR="00D370D4" w:rsidRDefault="00D370D4">
      <w:pPr>
        <w:pStyle w:val="normalindented0"/>
        <w:numPr>
          <w:ilvl w:val="1"/>
          <w:numId w:val="39"/>
        </w:numPr>
        <w:tabs>
          <w:tab w:val="clear" w:pos="360"/>
        </w:tabs>
        <w:ind w:left="567" w:hanging="567"/>
      </w:pPr>
      <w:r>
        <w:t>the execution, delivery and performance of this Guarantee by the Guarantor has been duly and validly authorised by all requisite corporate action by the Guarantor and</w:t>
      </w:r>
      <w:bookmarkStart w:id="325" w:name="_Toc93734305"/>
      <w:bookmarkStart w:id="326" w:name="_Toc95039891"/>
      <w:bookmarkStart w:id="327" w:name="_Toc95145644"/>
      <w:bookmarkStart w:id="328" w:name="_Toc95145855"/>
      <w:bookmarkStart w:id="329" w:name="_Toc95301833"/>
      <w:bookmarkStart w:id="330" w:name="_Toc95302744"/>
      <w:bookmarkStart w:id="331" w:name="_Toc95571285"/>
      <w:bookmarkStart w:id="332" w:name="_Toc95571493"/>
      <w:bookmarkStart w:id="333" w:name="_Toc95635963"/>
      <w:bookmarkStart w:id="334" w:name="_Toc95645851"/>
      <w:bookmarkStart w:id="335" w:name="_Toc95647142"/>
      <w:bookmarkStart w:id="336" w:name="_Toc95710477"/>
      <w:bookmarkStart w:id="337" w:name="_Toc95716158"/>
      <w:bookmarkStart w:id="338" w:name="_Toc96154825"/>
      <w:bookmarkStart w:id="339" w:name="_Toc96227121"/>
      <w:bookmarkStart w:id="340" w:name="_Toc96836406"/>
      <w:bookmarkStart w:id="341" w:name="_Toc96842859"/>
      <w:bookmarkStart w:id="342" w:name="_Toc96845382"/>
      <w:bookmarkStart w:id="343" w:name="_Toc97003095"/>
      <w:bookmarkStart w:id="344" w:name="_Toc97010108"/>
      <w:bookmarkStart w:id="345" w:name="_Toc98580678"/>
    </w:p>
    <w:p w:rsidR="00D370D4" w:rsidRDefault="00D370D4">
      <w:pPr>
        <w:pStyle w:val="normalindented0"/>
        <w:numPr>
          <w:ilvl w:val="1"/>
          <w:numId w:val="39"/>
        </w:numPr>
        <w:tabs>
          <w:tab w:val="clear" w:pos="360"/>
        </w:tabs>
        <w:ind w:left="567" w:hanging="567"/>
      </w:pPr>
      <w:r>
        <w:t>this Guarantee is the Guarantor’s legal, valid and binding obligation in accordance with its terms and</w:t>
      </w:r>
      <w:bookmarkStart w:id="346" w:name="_Toc93734306"/>
      <w:bookmarkStart w:id="347" w:name="_Toc95039892"/>
      <w:bookmarkStart w:id="348" w:name="_Toc95145645"/>
      <w:bookmarkStart w:id="349" w:name="_Toc95145856"/>
      <w:bookmarkStart w:id="350" w:name="_Toc95301834"/>
      <w:bookmarkStart w:id="351" w:name="_Toc95302745"/>
      <w:bookmarkStart w:id="352" w:name="_Toc95571286"/>
      <w:bookmarkStart w:id="353" w:name="_Toc95571494"/>
      <w:bookmarkStart w:id="354" w:name="_Toc95635964"/>
      <w:bookmarkStart w:id="355" w:name="_Toc95645852"/>
      <w:bookmarkStart w:id="356" w:name="_Toc95647143"/>
      <w:bookmarkStart w:id="357" w:name="_Toc95710478"/>
      <w:bookmarkStart w:id="358" w:name="_Toc95716159"/>
      <w:bookmarkStart w:id="359" w:name="_Toc96154826"/>
      <w:bookmarkStart w:id="360" w:name="_Toc96227122"/>
      <w:bookmarkStart w:id="361" w:name="_Toc96836407"/>
      <w:bookmarkStart w:id="362" w:name="_Toc96842860"/>
      <w:bookmarkStart w:id="363" w:name="_Toc96845383"/>
      <w:bookmarkStart w:id="364" w:name="_Toc97003096"/>
      <w:bookmarkStart w:id="365" w:name="_Toc97010109"/>
      <w:bookmarkStart w:id="366" w:name="_Toc9858067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D370D4" w:rsidRDefault="00D370D4">
      <w:pPr>
        <w:pStyle w:val="normalindented0"/>
        <w:numPr>
          <w:ilvl w:val="1"/>
          <w:numId w:val="39"/>
        </w:numPr>
        <w:tabs>
          <w:tab w:val="clear" w:pos="360"/>
        </w:tabs>
        <w:ind w:left="567" w:hanging="567"/>
      </w:pPr>
      <w:r>
        <w:t>no approval or consent from any governmental entity or any other person or entity is required in connection with the execution, delivery or performance of this Guarantee by the Guarantor.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D370D4" w:rsidRDefault="00D370D4">
      <w:pPr>
        <w:pStyle w:val="normalindented0"/>
      </w:pPr>
    </w:p>
    <w:p w:rsidR="00D370D4" w:rsidRDefault="00D370D4">
      <w:pPr>
        <w:pStyle w:val="normalindented0"/>
      </w:pP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br w:type="page"/>
            </w:r>
            <w:r>
              <w:rPr>
                <w:b/>
              </w:rPr>
              <w:t>Given</w:t>
            </w:r>
            <w:r>
              <w:rPr>
                <w:rStyle w:val="FootnoteReference"/>
                <w:b/>
              </w:rPr>
              <w:footnoteReference w:id="3"/>
            </w:r>
            <w:r>
              <w:rPr>
                <w:b/>
              </w:rPr>
              <w:t xml:space="preserve"> under the Guarantor’s common seal</w:t>
            </w:r>
          </w:p>
        </w:tc>
      </w:tr>
      <w:tr w:rsidR="00D370D4">
        <w:tc>
          <w:tcPr>
            <w:tcW w:w="3348" w:type="dxa"/>
            <w:tcBorders>
              <w:right w:val="single" w:sz="12" w:space="0" w:color="99CCFF"/>
            </w:tcBorders>
          </w:tcPr>
          <w:p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r>
              <w:t xml:space="preserve">  </w:t>
            </w:r>
          </w:p>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lastRenderedPageBreak/>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br w:type="page"/>
            </w:r>
            <w:r>
              <w:rPr>
                <w:b/>
              </w:rPr>
              <w:t>Given under the Contractor’s common seal</w:t>
            </w:r>
          </w:p>
        </w:tc>
      </w:tr>
      <w:tr w:rsidR="00D370D4">
        <w:tc>
          <w:tcPr>
            <w:tcW w:w="3348" w:type="dxa"/>
            <w:tcBorders>
              <w:right w:val="single" w:sz="12" w:space="0" w:color="99CCFF"/>
            </w:tcBorders>
          </w:tcPr>
          <w:p w:rsidR="00D370D4" w:rsidRDefault="00D370D4">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pPr>
              <w:rPr>
                <w:b/>
              </w:rPr>
            </w:pPr>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r>
              <w:t xml:space="preserve">  </w:t>
            </w:r>
          </w:p>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773BB5" w:rsidRDefault="00773BB5"/>
    <w:p w:rsidR="00D370D4" w:rsidRDefault="00773BB5">
      <w:r>
        <w:br w:type="page"/>
      </w:r>
    </w:p>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Contractor</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r>
      <w:r>
        <w:lastRenderedPageBreak/>
        <w:t>OR (if the Contractor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1254"/>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OR</w:t>
      </w:r>
    </w:p>
    <w:tbl>
      <w:tblPr>
        <w:tblW w:w="0" w:type="auto"/>
        <w:tblLook w:val="01E0" w:firstRow="1" w:lastRow="1" w:firstColumn="1" w:lastColumn="1" w:noHBand="0" w:noVBand="0"/>
      </w:tblPr>
      <w:tblGrid>
        <w:gridCol w:w="3348"/>
        <w:gridCol w:w="540"/>
        <w:gridCol w:w="6120"/>
      </w:tblGrid>
      <w:tr w:rsidR="00D370D4">
        <w:trPr>
          <w:trHeight w:val="154"/>
        </w:trPr>
        <w:tc>
          <w:tcPr>
            <w:tcW w:w="3888" w:type="dxa"/>
            <w:gridSpan w:val="2"/>
          </w:tcPr>
          <w:p w:rsidR="00D370D4" w:rsidRDefault="00D370D4">
            <w:pPr>
              <w:rPr>
                <w:b/>
              </w:rPr>
            </w:pPr>
            <w:r>
              <w:rPr>
                <w:b/>
              </w:rPr>
              <w:t>Signed by</w:t>
            </w:r>
          </w:p>
        </w:tc>
        <w:tc>
          <w:tcPr>
            <w:tcW w:w="6120"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73"/>
        </w:trPr>
        <w:tc>
          <w:tcPr>
            <w:tcW w:w="3348" w:type="dxa"/>
            <w:tcBorders>
              <w:right w:val="single" w:sz="12" w:space="0" w:color="99CCFF"/>
            </w:tcBorders>
          </w:tcPr>
          <w:p w:rsidR="00D370D4" w:rsidRDefault="00D370D4">
            <w:pPr>
              <w:jc w:val="right"/>
              <w:rPr>
                <w:b/>
              </w:rPr>
            </w:pPr>
            <w:r>
              <w:rPr>
                <w:i/>
              </w:rPr>
              <w:t>Signature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660"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t>OR (if the Contractor is a joint venture, execution must be by each member, using the blocks below)</w:t>
      </w:r>
    </w:p>
    <w:p w:rsidR="00D370D4" w:rsidRDefault="00D370D4">
      <w:pPr>
        <w:rPr>
          <w:b/>
          <w:i/>
        </w:rPr>
      </w:pPr>
      <w:r>
        <w:rPr>
          <w:b/>
          <w:i/>
        </w:rPr>
        <w:t>Joint Venture Member 1</w:t>
      </w:r>
    </w:p>
    <w:tbl>
      <w:tblPr>
        <w:tblW w:w="0" w:type="auto"/>
        <w:tblLook w:val="01E0" w:firstRow="1" w:lastRow="1" w:firstColumn="1" w:lastColumn="1" w:noHBand="0" w:noVBand="0"/>
      </w:tblPr>
      <w:tblGrid>
        <w:gridCol w:w="5345"/>
        <w:gridCol w:w="4762"/>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1</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rPr>
          <w:trHeight w:val="606"/>
        </w:trPr>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2"/>
          </w:tcPr>
          <w:p w:rsidR="00D370D4" w:rsidRDefault="00D370D4">
            <w:r>
              <w:t xml:space="preserve">OR </w:t>
            </w:r>
          </w:p>
        </w:tc>
      </w:tr>
      <w:tr w:rsidR="00D370D4">
        <w:tc>
          <w:tcPr>
            <w:tcW w:w="10107" w:type="dxa"/>
            <w:gridSpan w:val="2"/>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tcBorders>
              <w:right w:val="single" w:sz="12" w:space="0" w:color="99CCFF"/>
            </w:tcBorders>
          </w:tcPr>
          <w:p w:rsidR="00D370D4" w:rsidRDefault="00D370D4">
            <w:pPr>
              <w:jc w:val="right"/>
              <w:rPr>
                <w:i/>
              </w:rPr>
            </w:pPr>
            <w:r>
              <w:rPr>
                <w:i/>
              </w:rPr>
              <w:t>As lawful attorney of joint venture member 1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442"/>
        </w:trPr>
        <w:tc>
          <w:tcPr>
            <w:tcW w:w="3348" w:type="dxa"/>
            <w:tcBorders>
              <w:right w:val="single" w:sz="12" w:space="0" w:color="99CCFF"/>
            </w:tcBorders>
          </w:tcPr>
          <w:p w:rsidR="00D370D4" w:rsidRDefault="00D370D4">
            <w:pPr>
              <w:jc w:val="right"/>
              <w:rPr>
                <w:i/>
              </w:rPr>
            </w:pPr>
            <w:r>
              <w:rPr>
                <w:i/>
              </w:rPr>
              <w:t>Affix attorney’s personal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1</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t>Joint Venture Member 2</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2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2</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t>Joint Venture Member 3</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3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3</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sectPr w:rsidR="00D370D4">
      <w:footerReference w:type="default" r:id="rId8"/>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C84" w:rsidRDefault="00C46C84">
      <w:r>
        <w:separator/>
      </w:r>
    </w:p>
  </w:endnote>
  <w:endnote w:type="continuationSeparator" w:id="0">
    <w:p w:rsidR="00C46C84" w:rsidRDefault="00C4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0D4" w:rsidRDefault="00FE602A">
    <w:pPr>
      <w:pStyle w:val="Footer"/>
      <w:spacing w:before="240" w:after="0"/>
    </w:pPr>
    <w:r>
      <w:rPr>
        <w:b/>
        <w:bCs/>
      </w:rPr>
      <w:t>MF 1.</w:t>
    </w:r>
    <w:r w:rsidR="00D370D4">
      <w:rPr>
        <w:b/>
        <w:bCs/>
      </w:rPr>
      <w:t>7</w:t>
    </w:r>
    <w:r w:rsidR="00D370D4">
      <w:t xml:space="preserve"> </w:t>
    </w:r>
    <w:r>
      <w:t xml:space="preserve"> </w:t>
    </w:r>
    <w:r w:rsidR="00D370D4">
      <w:tab/>
      <w:t xml:space="preserve">Page </w:t>
    </w:r>
    <w:r w:rsidR="00D370D4">
      <w:fldChar w:fldCharType="begin"/>
    </w:r>
    <w:r w:rsidR="00D370D4">
      <w:instrText xml:space="preserve"> PAGE </w:instrText>
    </w:r>
    <w:r w:rsidR="00D370D4">
      <w:fldChar w:fldCharType="separate"/>
    </w:r>
    <w:r w:rsidR="00A75110">
      <w:rPr>
        <w:noProof/>
      </w:rPr>
      <w:t>1</w:t>
    </w:r>
    <w:r w:rsidR="00D370D4">
      <w:fldChar w:fldCharType="end"/>
    </w:r>
    <w:r w:rsidR="00D370D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C84" w:rsidRDefault="00C46C84">
      <w:r>
        <w:separator/>
      </w:r>
    </w:p>
  </w:footnote>
  <w:footnote w:type="continuationSeparator" w:id="0">
    <w:p w:rsidR="00C46C84" w:rsidRDefault="00C46C84">
      <w:r>
        <w:continuationSeparator/>
      </w:r>
    </w:p>
  </w:footnote>
  <w:footnote w:id="1">
    <w:p w:rsidR="007660E9" w:rsidRDefault="007660E9">
      <w:pPr>
        <w:pStyle w:val="FootnoteText"/>
      </w:pPr>
      <w:r>
        <w:rPr>
          <w:rStyle w:val="FootnoteReference"/>
        </w:rPr>
        <w:footnoteRef/>
      </w:r>
      <w:r>
        <w:t xml:space="preserve"> If the Contractor and/or the Guarantors is/are not incorporated in Ireland, execution will be in accordance with the law of its jurisdiction of incorporation for execution in Ireland.</w:t>
      </w:r>
    </w:p>
  </w:footnote>
  <w:footnote w:id="2">
    <w:p w:rsidR="00D370D4" w:rsidRDefault="00D370D4">
      <w:pPr>
        <w:pStyle w:val="FootnoteText"/>
      </w:pPr>
      <w:r>
        <w:rPr>
          <w:rStyle w:val="FootnoteReference"/>
        </w:rPr>
        <w:footnoteRef/>
      </w:r>
      <w:r>
        <w:t xml:space="preserve"> An address in Ireland is required when the Guarantor does not have a registered office in Ireland.</w:t>
      </w:r>
    </w:p>
  </w:footnote>
  <w:footnote w:id="3">
    <w:p w:rsidR="00D370D4" w:rsidRDefault="00D370D4">
      <w:pPr>
        <w:pStyle w:val="Footnote"/>
      </w:pPr>
      <w:r>
        <w:rPr>
          <w:rStyle w:val="FootnoteReference"/>
        </w:rPr>
        <w:footnoteRef/>
      </w:r>
      <w:r>
        <w:t xml:space="preserve"> </w:t>
      </w:r>
      <w:r>
        <w:rPr>
          <w:rStyle w:val="DeltaViewInsertion"/>
          <w:color w:val="auto"/>
          <w:szCs w:val="24"/>
          <w:u w:val="none"/>
        </w:rPr>
        <w:t>If the Contractor and/or Guarantor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E2CEAA64"/>
    <w:lvl w:ilvl="0">
      <w:start w:val="1"/>
      <w:numFmt w:val="decimal"/>
      <w:lvlText w:val="%1"/>
      <w:lvlJc w:val="left"/>
      <w:pPr>
        <w:tabs>
          <w:tab w:val="num" w:pos="567"/>
        </w:tabs>
        <w:ind w:left="567" w:hanging="567"/>
      </w:pPr>
      <w:rPr>
        <w:rFonts w:ascii="Arial" w:hAnsi="Arial" w:hint="default"/>
        <w:b/>
        <w:i w:val="0"/>
        <w:color w:val="auto"/>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DOGsGrA8fF8+i4lbWhRWCUJhlYTohAH1B6hqe7J6hi8z2t9z3fJBog2F6o1RPom6qv7xbVNP2LNbB5WjhyT6A==" w:salt="+6okEhxC0yZjdci2cLiHKg=="/>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620"/>
    <w:rsid w:val="000C6118"/>
    <w:rsid w:val="00225837"/>
    <w:rsid w:val="00247A54"/>
    <w:rsid w:val="00254EDA"/>
    <w:rsid w:val="002814A2"/>
    <w:rsid w:val="003F3603"/>
    <w:rsid w:val="00421562"/>
    <w:rsid w:val="00483D7A"/>
    <w:rsid w:val="005070D6"/>
    <w:rsid w:val="00622458"/>
    <w:rsid w:val="006E41AD"/>
    <w:rsid w:val="007440FC"/>
    <w:rsid w:val="007660E9"/>
    <w:rsid w:val="00773BB5"/>
    <w:rsid w:val="0078713D"/>
    <w:rsid w:val="007A60EE"/>
    <w:rsid w:val="0080556C"/>
    <w:rsid w:val="00930921"/>
    <w:rsid w:val="00947A30"/>
    <w:rsid w:val="009622FA"/>
    <w:rsid w:val="009932C5"/>
    <w:rsid w:val="009C767E"/>
    <w:rsid w:val="009D1B50"/>
    <w:rsid w:val="00A637A8"/>
    <w:rsid w:val="00A75110"/>
    <w:rsid w:val="00B77B5F"/>
    <w:rsid w:val="00B85D98"/>
    <w:rsid w:val="00C46C84"/>
    <w:rsid w:val="00CA5620"/>
    <w:rsid w:val="00D370D4"/>
    <w:rsid w:val="00DC125E"/>
    <w:rsid w:val="00EA242B"/>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9D5FD7F-1500-45FC-A638-F789196B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BB5"/>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773BB5"/>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773BB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773BB5"/>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773BB5"/>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773BB5"/>
    <w:pPr>
      <w:numPr>
        <w:ilvl w:val="5"/>
        <w:numId w:val="12"/>
      </w:numPr>
      <w:spacing w:before="240" w:after="60"/>
      <w:outlineLvl w:val="5"/>
    </w:pPr>
    <w:rPr>
      <w:b/>
      <w:bCs/>
      <w:sz w:val="22"/>
      <w:szCs w:val="22"/>
    </w:rPr>
  </w:style>
  <w:style w:type="paragraph" w:styleId="Heading7">
    <w:name w:val="heading 7"/>
    <w:basedOn w:val="Normal"/>
    <w:next w:val="Normal"/>
    <w:qFormat/>
    <w:rsid w:val="00773BB5"/>
    <w:pPr>
      <w:numPr>
        <w:ilvl w:val="6"/>
        <w:numId w:val="12"/>
      </w:numPr>
      <w:spacing w:before="240" w:after="60"/>
      <w:outlineLvl w:val="6"/>
    </w:pPr>
  </w:style>
  <w:style w:type="paragraph" w:styleId="Heading8">
    <w:name w:val="heading 8"/>
    <w:basedOn w:val="Normal"/>
    <w:next w:val="Normal"/>
    <w:qFormat/>
    <w:rsid w:val="00773BB5"/>
    <w:pPr>
      <w:numPr>
        <w:ilvl w:val="7"/>
        <w:numId w:val="12"/>
      </w:numPr>
      <w:spacing w:before="240" w:after="60"/>
      <w:outlineLvl w:val="7"/>
    </w:pPr>
    <w:rPr>
      <w:i/>
      <w:iCs/>
    </w:rPr>
  </w:style>
  <w:style w:type="paragraph" w:styleId="Heading9">
    <w:name w:val="heading 9"/>
    <w:basedOn w:val="Normal"/>
    <w:next w:val="Normal"/>
    <w:qFormat/>
    <w:rsid w:val="00773BB5"/>
    <w:pPr>
      <w:numPr>
        <w:ilvl w:val="8"/>
        <w:numId w:val="12"/>
      </w:numPr>
      <w:spacing w:before="240" w:after="60"/>
      <w:outlineLvl w:val="8"/>
    </w:pPr>
    <w:rPr>
      <w:rFonts w:cs="Arial"/>
      <w:sz w:val="22"/>
      <w:szCs w:val="22"/>
    </w:rPr>
  </w:style>
  <w:style w:type="character" w:default="1" w:styleId="DefaultParagraphFont">
    <w:name w:val="Default Paragraph Font"/>
    <w:semiHidden/>
    <w:rsid w:val="00773BB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773BB5"/>
  </w:style>
  <w:style w:type="paragraph" w:styleId="TOC3">
    <w:name w:val="toc 3"/>
    <w:basedOn w:val="Normal"/>
    <w:next w:val="Normal"/>
    <w:autoRedefine/>
    <w:semiHidden/>
    <w:rsid w:val="00773BB5"/>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773BB5"/>
    <w:rPr>
      <w:rFonts w:ascii="Goudy Old Style" w:hAnsi="Goudy Old Style"/>
      <w:sz w:val="22"/>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sz w:val="22"/>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pPr>
      <w:spacing w:after="0"/>
    </w:pPr>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pPr>
      <w:spacing w:before="200"/>
    </w:pPr>
    <w:rPr>
      <w:rFonts w:cs="Arial"/>
      <w:bCs w:val="0"/>
      <w:spacing w:val="-2"/>
      <w:kern w:val="22"/>
    </w:rPr>
  </w:style>
  <w:style w:type="paragraph" w:styleId="BlockText0">
    <w:name w:val="Block Text"/>
    <w:aliases w:val="Char Char Char,Char Char"/>
    <w:basedOn w:val="Normal"/>
    <w:rsid w:val="00773BB5"/>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773BB5"/>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773BB5"/>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773BB5"/>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773BB5"/>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773BB5"/>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773BB5"/>
    <w:pPr>
      <w:spacing w:after="0"/>
      <w:ind w:left="720" w:hanging="720"/>
    </w:pPr>
    <w:rPr>
      <w:rFonts w:ascii="Times New Roman" w:hAnsi="Times New Roman"/>
      <w:sz w:val="24"/>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before="240" w:after="100"/>
      <w:ind w:firstLine="220"/>
    </w:pPr>
    <w:rPr>
      <w:rFonts w:ascii="Lucida Bright" w:hAnsi="Lucida Bright"/>
    </w:rPr>
  </w:style>
  <w:style w:type="paragraph" w:styleId="TOC1">
    <w:name w:val="toc 1"/>
    <w:basedOn w:val="Normal"/>
    <w:next w:val="Normal"/>
    <w:semiHidden/>
    <w:rsid w:val="00773BB5"/>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sz w:val="22"/>
      <w:szCs w:val="22"/>
      <w:lang w:val="en-GB"/>
    </w:rPr>
  </w:style>
  <w:style w:type="paragraph" w:customStyle="1" w:styleId="small">
    <w:name w:val="small"/>
    <w:basedOn w:val="Normal"/>
    <w:rsid w:val="00773BB5"/>
    <w:pPr>
      <w:spacing w:after="0"/>
    </w:pPr>
    <w:rPr>
      <w:rFonts w:eastAsia="Times New Roman" w:cs="Arial"/>
      <w:color w:val="003366"/>
      <w:sz w:val="16"/>
      <w:szCs w:val="24"/>
      <w:lang w:eastAsia="en-GB"/>
    </w:rPr>
  </w:style>
  <w:style w:type="paragraph" w:customStyle="1" w:styleId="Sectionheading">
    <w:name w:val="Section heading"/>
    <w:basedOn w:val="Normal"/>
    <w:rsid w:val="00773BB5"/>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773BB5"/>
    <w:pPr>
      <w:numPr>
        <w:numId w:val="7"/>
      </w:numPr>
      <w:spacing w:before="240" w:after="0"/>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pPr>
      <w:spacing w:before="240" w:after="0"/>
    </w:pPr>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pPr>
      <w:spacing w:after="0"/>
    </w:pPr>
    <w:rPr>
      <w:b/>
      <w:bCs/>
    </w:rPr>
  </w:style>
  <w:style w:type="paragraph" w:customStyle="1" w:styleId="StyleNumberedformtext2Bold">
    <w:name w:val="Style Numbered form text 2 + Bold"/>
    <w:basedOn w:val="Numberedformtext2"/>
    <w:rsid w:val="00773BB5"/>
    <w:pPr>
      <w:numPr>
        <w:ilvl w:val="0"/>
        <w:numId w:val="0"/>
      </w:numPr>
      <w:spacing w:after="0"/>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basedOn w:val="Normal"/>
    <w:rsid w:val="00773BB5"/>
    <w:pPr>
      <w:tabs>
        <w:tab w:val="right" w:pos="9923"/>
      </w:tabs>
    </w:pPr>
    <w:rPr>
      <w:sz w:val="16"/>
      <w:szCs w:val="24"/>
    </w:rPr>
  </w:style>
  <w:style w:type="character" w:styleId="FootnoteReference">
    <w:name w:val="footnote reference"/>
    <w:basedOn w:val="DefaultParagraphFont"/>
    <w:semiHidden/>
    <w:rsid w:val="00773BB5"/>
    <w:rPr>
      <w:rFonts w:ascii="Arial" w:hAnsi="Arial"/>
      <w:sz w:val="20"/>
      <w:vertAlign w:val="superscript"/>
    </w:rPr>
  </w:style>
  <w:style w:type="paragraph" w:styleId="FootnoteText">
    <w:name w:val="footnote text"/>
    <w:aliases w:val="Footnote Text Char Char"/>
    <w:basedOn w:val="Modelformtext"/>
    <w:semiHidden/>
    <w:rsid w:val="00773BB5"/>
    <w:pPr>
      <w:spacing w:after="0"/>
    </w:pPr>
    <w:rPr>
      <w:color w:val="auto"/>
      <w:sz w:val="16"/>
      <w:szCs w:val="16"/>
    </w:rPr>
  </w:style>
  <w:style w:type="paragraph" w:styleId="Header">
    <w:name w:val="header"/>
    <w:basedOn w:val="Normal"/>
    <w:rsid w:val="00773BB5"/>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numPr>
        <w:numId w:val="9"/>
      </w:numPr>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basedOn w:val="Normal"/>
    <w:next w:val="Normal"/>
    <w:semiHidden/>
    <w:rsid w:val="00773BB5"/>
    <w:pPr>
      <w:spacing w:after="0"/>
      <w:ind w:left="284"/>
    </w:pPr>
    <w:rPr>
      <w:b/>
      <w:sz w:val="24"/>
    </w:rPr>
  </w:style>
  <w:style w:type="character" w:styleId="Hyperlink">
    <w:name w:val="Hyperlink"/>
    <w:basedOn w:val="DefaultParagraphFont"/>
    <w:rsid w:val="00773BB5"/>
    <w:rPr>
      <w:color w:val="0000FF"/>
      <w:u w:val="single"/>
    </w:rPr>
  </w:style>
  <w:style w:type="paragraph" w:customStyle="1" w:styleId="MFNumLev3">
    <w:name w:val="MFNumLev3"/>
    <w:basedOn w:val="Normal"/>
    <w:rsid w:val="00773BB5"/>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773BB5"/>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773BB5"/>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773BB5"/>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773BB5"/>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pPr>
      <w:widowControl/>
    </w:pPr>
    <w:rPr>
      <w:lang w:val="en-GB" w:eastAsia="en-GB"/>
    </w:rPr>
  </w:style>
  <w:style w:type="paragraph" w:styleId="ListBullet">
    <w:name w:val="List Bullet"/>
    <w:basedOn w:val="Normal"/>
    <w:autoRedefine/>
    <w:rsid w:val="00773BB5"/>
    <w:pPr>
      <w:numPr>
        <w:numId w:val="2"/>
      </w:numPr>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widowControl/>
      <w:ind w:left="454"/>
    </w:pPr>
    <w:rPr>
      <w:szCs w:val="24"/>
      <w:lang w:val="en-GB"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widowControl/>
      <w:spacing w:before="240" w:after="60"/>
    </w:pPr>
    <w:rPr>
      <w:b/>
      <w:sz w:val="32"/>
      <w:szCs w:val="24"/>
      <w:lang w:val="en-GB"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widowControl/>
      <w:spacing w:before="240" w:after="60"/>
    </w:pPr>
    <w:rPr>
      <w:b/>
      <w:sz w:val="28"/>
      <w:szCs w:val="24"/>
      <w:lang w:val="cy-GB" w:eastAsia="en-GB"/>
    </w:rPr>
  </w:style>
  <w:style w:type="paragraph" w:customStyle="1" w:styleId="Heading3form">
    <w:name w:val="Heading 3 form"/>
    <w:basedOn w:val="Normal"/>
    <w:rsid w:val="00773BB5"/>
    <w:pPr>
      <w:keepNext/>
      <w:widowControl/>
      <w:numPr>
        <w:numId w:val="22"/>
      </w:numPr>
      <w:spacing w:before="240" w:after="60"/>
    </w:pPr>
    <w:rPr>
      <w:b/>
      <w:sz w:val="24"/>
      <w:szCs w:val="24"/>
      <w:lang w:val="cy-GB" w:eastAsia="en-GB"/>
    </w:rPr>
  </w:style>
  <w:style w:type="paragraph" w:customStyle="1" w:styleId="Heading4form">
    <w:name w:val="Heading 4 form"/>
    <w:basedOn w:val="Normal"/>
    <w:rsid w:val="00773BB5"/>
    <w:pPr>
      <w:keepNext/>
      <w:widowControl/>
      <w:spacing w:before="60" w:after="60"/>
    </w:pPr>
    <w:rPr>
      <w:b/>
      <w:szCs w:val="24"/>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rPr>
      <w:lang w:val="en-GB"/>
    </w:rPr>
  </w:style>
  <w:style w:type="paragraph" w:customStyle="1" w:styleId="Tabletextindented">
    <w:name w:val="Table text indented"/>
    <w:basedOn w:val="Tabletext"/>
    <w:rsid w:val="00773BB5"/>
    <w:pPr>
      <w:ind w:left="567"/>
      <w:jc w:val="both"/>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before="240"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widowControl/>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spacing w:after="0"/>
    </w:pPr>
    <w:rPr>
      <w:sz w:val="24"/>
      <w:szCs w:val="24"/>
    </w:r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pPr>
      <w:spacing w:after="0"/>
    </w:pPr>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tabs>
        <w:tab w:val="clear" w:pos="567"/>
      </w:tabs>
    </w:pPr>
    <w:rPr>
      <w:sz w:val="20"/>
      <w:szCs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773BB5"/>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773BB5"/>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773BB5"/>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773BB5"/>
    <w:pPr>
      <w:tabs>
        <w:tab w:val="clear" w:pos="567"/>
      </w:tabs>
    </w:pPr>
    <w:rPr>
      <w:rFonts w:eastAsia="MS Mincho"/>
      <w:b/>
      <w:sz w:val="32"/>
      <w:szCs w:val="24"/>
      <w:lang w:val="en-GB" w:eastAsia="ja-JP"/>
    </w:rPr>
  </w:style>
  <w:style w:type="paragraph" w:customStyle="1" w:styleId="TOCItem">
    <w:name w:val="TOCItem"/>
    <w:basedOn w:val="Normal"/>
    <w:rsid w:val="00773BB5"/>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773BB5"/>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773BB5"/>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773BB5"/>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773BB5"/>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773BB5"/>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773BB5"/>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773BB5"/>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773BB5"/>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773BB5"/>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773BB5"/>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773BB5"/>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773BB5"/>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773BB5"/>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773BB5"/>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773BB5"/>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773BB5"/>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basedOn w:val="Normal"/>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rsid w:val="00773BB5"/>
    <w:rPr>
      <w:szCs w:val="22"/>
      <w:lang w:eastAsia="en-IE"/>
    </w:rPr>
  </w:style>
  <w:style w:type="paragraph" w:customStyle="1" w:styleId="MFNumLev1">
    <w:name w:val="MFNumLev1"/>
    <w:basedOn w:val="Normal"/>
    <w:rsid w:val="00773BB5"/>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773BB5"/>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basedOn w:val="BlockText0"/>
    <w:rsid w:val="00773BB5"/>
    <w:rPr>
      <w:sz w:val="24"/>
      <w:szCs w:val="22"/>
      <w:lang w:val="en-US" w:eastAsia="en-IE" w:bidi="ar-SA"/>
    </w:rPr>
  </w:style>
  <w:style w:type="character" w:customStyle="1" w:styleId="BulletText1Char">
    <w:name w:val="Bullet Text 1 Char"/>
    <w:basedOn w:val="BlockText0"/>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773BB5"/>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773BB5"/>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773BB5"/>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773BB5"/>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773BB5"/>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773BB5"/>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773BB5"/>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773BB5"/>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773BB5"/>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773BB5"/>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773BB5"/>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773BB5"/>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773BB5"/>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773BB5"/>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773BB5"/>
    <w:pPr>
      <w:widowControl/>
      <w:tabs>
        <w:tab w:val="clear" w:pos="567"/>
      </w:tabs>
    </w:pPr>
    <w:rPr>
      <w:rFonts w:eastAsia="MS Mincho" w:cs="Arial"/>
      <w:i/>
      <w:iCs/>
      <w:lang w:val="en-GB" w:eastAsia="ja-JP"/>
    </w:rPr>
  </w:style>
  <w:style w:type="paragraph" w:customStyle="1" w:styleId="bigtablenarrowbt">
    <w:name w:val="big table narrow bt"/>
    <w:basedOn w:val="Normal"/>
    <w:rsid w:val="00773BB5"/>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773BB5"/>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773BB5"/>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773BB5"/>
    <w:pPr>
      <w:jc w:val="center"/>
    </w:pPr>
    <w:rPr>
      <w:rFonts w:ascii="Arial" w:hAnsi="Arial" w:cs="Arial"/>
      <w:b/>
      <w:bCs/>
      <w:noProof/>
      <w:sz w:val="24"/>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pPr>
      <w:spacing w:after="0"/>
    </w:pPr>
    <w:rPr>
      <w:rFonts w:ascii="Arial" w:hAnsi="Arial" w:cs="Arial"/>
      <w:b/>
      <w:bCs/>
      <w:i/>
      <w:noProof/>
      <w:color w:val="FFFFFF"/>
      <w:sz w:val="16"/>
      <w:szCs w:val="16"/>
      <w:lang w:eastAsia="en-GB"/>
    </w:rPr>
  </w:style>
  <w:style w:type="paragraph" w:customStyle="1" w:styleId="Bullet0">
    <w:name w:val="Bullet"/>
    <w:basedOn w:val="Normal"/>
    <w:rsid w:val="00773BB5"/>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sid w:val="00773BB5"/>
    <w:rPr>
      <w:rFonts w:ascii="Arial" w:hAnsi="Arial"/>
      <w:sz w:val="16"/>
      <w:szCs w:val="16"/>
      <w:lang w:val="en-IE" w:eastAsia="en-US" w:bidi="ar-SA"/>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MF1_7.doc</Template>
  <TotalTime>0</TotalTime>
  <Pages>6</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Niall Healy</cp:lastModifiedBy>
  <cp:revision>2</cp:revision>
  <cp:lastPrinted>2009-01-08T17:26:00Z</cp:lastPrinted>
  <dcterms:created xsi:type="dcterms:W3CDTF">2018-08-13T10:34:00Z</dcterms:created>
  <dcterms:modified xsi:type="dcterms:W3CDTF">2018-08-13T10:34:00Z</dcterms:modified>
</cp:coreProperties>
</file>